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6D005" w14:textId="70FF4D92" w:rsidR="006B2F86" w:rsidRDefault="008972A4" w:rsidP="00E71FC3">
      <w:pPr>
        <w:pStyle w:val="NoSpacing"/>
      </w:pPr>
      <w:r>
        <w:rPr>
          <w:u w:val="single"/>
        </w:rPr>
        <w:t>Master Henry FENWYK</w:t>
      </w:r>
      <w:r>
        <w:t xml:space="preserve">    </w:t>
      </w:r>
      <w:proofErr w:type="gramStart"/>
      <w:r>
        <w:t xml:space="preserve">   (</w:t>
      </w:r>
      <w:proofErr w:type="gramEnd"/>
      <w:r>
        <w:t>fl.1429)</w:t>
      </w:r>
    </w:p>
    <w:p w14:paraId="0D4FD5D3" w14:textId="2FFD5BC8" w:rsidR="008972A4" w:rsidRDefault="008972A4" w:rsidP="00E71FC3">
      <w:pPr>
        <w:pStyle w:val="NoSpacing"/>
      </w:pPr>
      <w:r>
        <w:t>Priest.</w:t>
      </w:r>
    </w:p>
    <w:p w14:paraId="25B6C327" w14:textId="6F696B2F" w:rsidR="008972A4" w:rsidRDefault="008972A4" w:rsidP="00E71FC3">
      <w:pPr>
        <w:pStyle w:val="NoSpacing"/>
      </w:pPr>
    </w:p>
    <w:p w14:paraId="3A41D6DF" w14:textId="0ADCF8F7" w:rsidR="008972A4" w:rsidRDefault="008972A4" w:rsidP="00E71FC3">
      <w:pPr>
        <w:pStyle w:val="NoSpacing"/>
      </w:pPr>
    </w:p>
    <w:p w14:paraId="5A47C7F0" w14:textId="09B05F9E" w:rsidR="008972A4" w:rsidRDefault="008972A4" w:rsidP="00E71FC3">
      <w:pPr>
        <w:pStyle w:val="NoSpacing"/>
      </w:pPr>
      <w:r>
        <w:t>22 Dec.1429</w:t>
      </w:r>
      <w:r>
        <w:tab/>
        <w:t>Roger Thornton, senior, of Newcastle-upon-Tyne(q.v.), bequeathed him</w:t>
      </w:r>
    </w:p>
    <w:p w14:paraId="4E50E90B" w14:textId="50C87831" w:rsidR="008972A4" w:rsidRDefault="008972A4" w:rsidP="00E71FC3">
      <w:pPr>
        <w:pStyle w:val="NoSpacing"/>
      </w:pPr>
      <w:r>
        <w:tab/>
      </w:r>
      <w:r>
        <w:tab/>
        <w:t>money to sing for him after his death.</w:t>
      </w:r>
    </w:p>
    <w:p w14:paraId="35B7C1A0" w14:textId="514F86AA" w:rsidR="008972A4" w:rsidRDefault="008972A4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14:paraId="72EE17D9" w14:textId="3315D5D8" w:rsidR="008972A4" w:rsidRDefault="008972A4" w:rsidP="00E71FC3">
      <w:pPr>
        <w:pStyle w:val="NoSpacing"/>
      </w:pPr>
    </w:p>
    <w:p w14:paraId="67B99C9A" w14:textId="56B9B7AE" w:rsidR="008972A4" w:rsidRDefault="008972A4" w:rsidP="00E71FC3">
      <w:pPr>
        <w:pStyle w:val="NoSpacing"/>
      </w:pPr>
    </w:p>
    <w:p w14:paraId="2DC87217" w14:textId="2E31A2E2" w:rsidR="008972A4" w:rsidRPr="008972A4" w:rsidRDefault="008972A4" w:rsidP="00E71FC3">
      <w:pPr>
        <w:pStyle w:val="NoSpacing"/>
      </w:pPr>
      <w:r>
        <w:t>17 May 2018</w:t>
      </w:r>
      <w:bookmarkStart w:id="0" w:name="_GoBack"/>
      <w:bookmarkEnd w:id="0"/>
    </w:p>
    <w:sectPr w:rsidR="008972A4" w:rsidRPr="008972A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D9E95" w14:textId="77777777" w:rsidR="008972A4" w:rsidRDefault="008972A4" w:rsidP="00E71FC3">
      <w:pPr>
        <w:spacing w:after="0" w:line="240" w:lineRule="auto"/>
      </w:pPr>
      <w:r>
        <w:separator/>
      </w:r>
    </w:p>
  </w:endnote>
  <w:endnote w:type="continuationSeparator" w:id="0">
    <w:p w14:paraId="22CE6D52" w14:textId="77777777" w:rsidR="008972A4" w:rsidRDefault="008972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405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71414" w14:textId="77777777" w:rsidR="008972A4" w:rsidRDefault="008972A4" w:rsidP="00E71FC3">
      <w:pPr>
        <w:spacing w:after="0" w:line="240" w:lineRule="auto"/>
      </w:pPr>
      <w:r>
        <w:separator/>
      </w:r>
    </w:p>
  </w:footnote>
  <w:footnote w:type="continuationSeparator" w:id="0">
    <w:p w14:paraId="71D62944" w14:textId="77777777" w:rsidR="008972A4" w:rsidRDefault="008972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A4"/>
    <w:rsid w:val="001A7C09"/>
    <w:rsid w:val="00577BD5"/>
    <w:rsid w:val="00656CBA"/>
    <w:rsid w:val="006A1F77"/>
    <w:rsid w:val="00733BE7"/>
    <w:rsid w:val="008972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62738"/>
  <w15:chartTrackingRefBased/>
  <w15:docId w15:val="{38DEC969-64A7-4CC5-91C2-84333CEE1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972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2018-05-17T09:31:00Z</dcterms:created>
  <dcterms:modified xsi:type="dcterms:W3CDTF">2018-05-17T09:34:00Z</dcterms:modified>
</cp:coreProperties>
</file>